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D06E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ELYOT</w:t>
      </w:r>
      <w:r>
        <w:rPr>
          <w:rFonts w:ascii="Times New Roman" w:hAnsi="Times New Roman" w:cs="Times New Roman"/>
          <w:sz w:val="24"/>
          <w:szCs w:val="24"/>
        </w:rPr>
        <w:t xml:space="preserve">      (fl.1413)</w:t>
      </w:r>
    </w:p>
    <w:p w14:paraId="2FDEB759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C8B54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9DF9E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Lambeth, Surrey, into</w:t>
      </w:r>
    </w:p>
    <w:p w14:paraId="7034A2E3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John Gate of Battersea(d.1387).</w:t>
      </w:r>
    </w:p>
    <w:p w14:paraId="2E59CD49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20-51)</w:t>
      </w:r>
    </w:p>
    <w:p w14:paraId="1E6DC0E7" w14:textId="77777777" w:rsidR="00AE7E05" w:rsidRDefault="00AE7E05" w:rsidP="00AE7E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plenius inquirendo held in Lambeth, Surrey, </w:t>
      </w:r>
    </w:p>
    <w:p w14:paraId="738E1DFB" w14:textId="77777777" w:rsidR="00AE7E05" w:rsidRDefault="00AE7E05" w:rsidP="00AE7E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Gate of Battersea(d.1387).</w:t>
      </w:r>
    </w:p>
    <w:p w14:paraId="2E210BA3" w14:textId="77777777" w:rsidR="00AE7E05" w:rsidRDefault="00AE7E05" w:rsidP="00AE7E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20-52)</w:t>
      </w:r>
    </w:p>
    <w:p w14:paraId="60C5C6F0" w14:textId="77777777" w:rsidR="00AE7E05" w:rsidRDefault="00AE7E05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535DF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08960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2E7C9" w14:textId="77777777" w:rsidR="000D2E23" w:rsidRDefault="000D2E23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2E02C433" w14:textId="6C907C33" w:rsidR="00AE7E05" w:rsidRPr="00287899" w:rsidRDefault="00AE7E05" w:rsidP="000D2E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2023</w:t>
      </w:r>
    </w:p>
    <w:p w14:paraId="2D819A9A" w14:textId="54B307E6" w:rsidR="00BA00AB" w:rsidRPr="000D2E2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D2E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6E5D" w14:textId="77777777" w:rsidR="003D1856" w:rsidRDefault="003D1856" w:rsidP="009139A6">
      <w:r>
        <w:separator/>
      </w:r>
    </w:p>
  </w:endnote>
  <w:endnote w:type="continuationSeparator" w:id="0">
    <w:p w14:paraId="04E5467C" w14:textId="77777777" w:rsidR="003D1856" w:rsidRDefault="003D18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FF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D78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CDB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9A66" w14:textId="77777777" w:rsidR="003D1856" w:rsidRDefault="003D1856" w:rsidP="009139A6">
      <w:r>
        <w:separator/>
      </w:r>
    </w:p>
  </w:footnote>
  <w:footnote w:type="continuationSeparator" w:id="0">
    <w:p w14:paraId="382CCF87" w14:textId="77777777" w:rsidR="003D1856" w:rsidRDefault="003D18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84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C0A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B3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E23"/>
    <w:rsid w:val="000666E0"/>
    <w:rsid w:val="000D2E23"/>
    <w:rsid w:val="002510B7"/>
    <w:rsid w:val="003D1856"/>
    <w:rsid w:val="005C130B"/>
    <w:rsid w:val="00826F5C"/>
    <w:rsid w:val="009139A6"/>
    <w:rsid w:val="009448BB"/>
    <w:rsid w:val="00A3176C"/>
    <w:rsid w:val="00AE65F8"/>
    <w:rsid w:val="00AE7E0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1CBC6"/>
  <w15:chartTrackingRefBased/>
  <w15:docId w15:val="{91E2FC51-96A8-45A9-9669-C266C204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2022-04-19T11:24:00Z</dcterms:created>
  <dcterms:modified xsi:type="dcterms:W3CDTF">2023-04-12T13:33:00Z</dcterms:modified>
</cp:coreProperties>
</file>